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11068C">
        <w:rPr>
          <w:b/>
          <w:sz w:val="24"/>
        </w:rPr>
        <w:t>7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bookmarkStart w:id="0" w:name="_GoBack"/>
      <w:bookmarkEnd w:id="0"/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11068C">
        <w:rPr>
          <w:b/>
          <w:sz w:val="28"/>
        </w:rPr>
        <w:t>6738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 xml:space="preserve">Electronic Meeting, </w:t>
      </w:r>
      <w:r w:rsidR="009F45AF">
        <w:rPr>
          <w:b/>
          <w:noProof/>
          <w:sz w:val="24"/>
        </w:rPr>
        <w:t>1</w:t>
      </w:r>
      <w:r w:rsidR="0011068C">
        <w:rPr>
          <w:b/>
          <w:noProof/>
          <w:sz w:val="24"/>
        </w:rPr>
        <w:t>4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1068C">
        <w:rPr>
          <w:b/>
          <w:noProof/>
          <w:sz w:val="24"/>
        </w:rPr>
        <w:t>18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1068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.1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611138" w:rsidRPr="006A1C35">
        <w:rPr>
          <w:rFonts w:ascii="Arial" w:hAnsi="Arial"/>
          <w:sz w:val="24"/>
        </w:rPr>
        <w:t>PRD-17 on Guidance to Work Item Codes (post RAN#9</w:t>
      </w:r>
      <w:r w:rsidR="0011068C">
        <w:rPr>
          <w:rFonts w:ascii="Arial" w:hAnsi="Arial"/>
          <w:sz w:val="24"/>
        </w:rPr>
        <w:t>8</w:t>
      </w:r>
      <w:r w:rsidR="00065BE3">
        <w:rPr>
          <w:rFonts w:ascii="Arial" w:hAnsi="Arial"/>
          <w:sz w:val="24"/>
        </w:rPr>
        <w:t>-e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11068C">
        <w:t>8</w:t>
      </w:r>
      <w:r w:rsidR="00B3558A">
        <w:t>-e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11068C">
        <w:t>8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11068C">
        <w:rPr>
          <w:lang w:val="en-US"/>
        </w:rPr>
        <w:t>7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11068C">
        <w:t>8-e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R5-226006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Rel-15 LTE CA configurations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LTE_CA_R15-UEConTest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11068C" w:rsidRDefault="0011068C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36.521-1</w:t>
            </w:r>
          </w:p>
          <w:p w:rsidR="0011068C" w:rsidRPr="0011068C" w:rsidRDefault="0011068C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36.521-3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R5-226008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Rel-16 LTE CA configurations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LTE_CA_R16-UEConTest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E1553E" w:rsidRDefault="0004750B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36.521-1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R5-226010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New Rel-16 NR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NR_bands_BW_R16-UEConTest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04750B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R5-226322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Rel-16 PC1.5 B41 n41 after RAN5#97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LTE_NR_B41_Bn41_PC29dBm-UEConTest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04750B" w:rsidRPr="0088320C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R5-226324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Rel-17 PC1.5 n79 after RAN5#97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NR_UE_PC1_5_n79-UEConTest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R5-226401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- High-power UE (power class 1.5) operation in NR bands n77 and n78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HPUE_PC1_5_n77_n78-UEConTest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R5-226451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UE power saving in NR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860F29">
              <w:rPr>
                <w:rFonts w:eastAsia="PMingLiU"/>
                <w:lang w:eastAsia="zh-TW"/>
              </w:rPr>
              <w:t>NR_UE_pow_sav-UEConTest</w:t>
            </w:r>
            <w:proofErr w:type="spellEnd"/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38.521-4</w:t>
            </w:r>
          </w:p>
          <w:p w:rsidR="0062330F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62330F" w:rsidRPr="0062330F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R5-226873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of New Rel-17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NR_lic_bands_BW_R17-UEConTest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R5-226880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- UE Conformance - Introduction of upper 700MHz A block E-UTRA band for the US (band 103)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LTE_upper_700MHz_A-UEConTest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R5-227069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on UE Conformance - High power UE (power class 2) for one NR FDD band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NR_PC2_UE_FDD-UEConTest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11068C">
        <w:t>4997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11068C">
        <w:t>8</w:t>
      </w:r>
      <w:r w:rsidR="00F90AFF" w:rsidRPr="006A1C35">
        <w:t xml:space="preserve"> (post RAN#</w:t>
      </w:r>
      <w:r w:rsidR="0092569C" w:rsidRPr="006A1C35">
        <w:t>9</w:t>
      </w:r>
      <w:r w:rsidR="0011068C">
        <w:t>7-e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ED7" w:rsidRDefault="000E7ED7">
      <w:r>
        <w:separator/>
      </w:r>
    </w:p>
  </w:endnote>
  <w:endnote w:type="continuationSeparator" w:id="0">
    <w:p w:rsidR="000E7ED7" w:rsidRDefault="000E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434A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ED7" w:rsidRDefault="000E7ED7">
      <w:r>
        <w:separator/>
      </w:r>
    </w:p>
  </w:footnote>
  <w:footnote w:type="continuationSeparator" w:id="0">
    <w:p w:rsidR="000E7ED7" w:rsidRDefault="000E7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ED7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34AE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71060C-2CB9-429D-AC93-4F5B0481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2339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22</cp:revision>
  <cp:lastPrinted>2009-01-20T05:46:00Z</cp:lastPrinted>
  <dcterms:created xsi:type="dcterms:W3CDTF">2022-03-28T09:36:00Z</dcterms:created>
  <dcterms:modified xsi:type="dcterms:W3CDTF">2023-01-03T08:45:00Z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